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5" w:rsidRDefault="00332F15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Описание: 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332F15" w:rsidRDefault="00332F15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332F15" w:rsidRPr="00A833D4" w:rsidRDefault="00332F15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332F15" w:rsidRPr="00A833D4" w:rsidRDefault="00332F15" w:rsidP="00535DB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332F15" w:rsidRPr="00A833D4" w:rsidRDefault="00332F15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дев’ята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332F15" w:rsidRPr="00A833D4" w:rsidRDefault="00332F15" w:rsidP="00535DB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332F15" w:rsidRPr="00A833D4" w:rsidRDefault="00332F15" w:rsidP="00535DB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22  листопада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332F15" w:rsidRPr="00A833D4" w:rsidRDefault="00332F15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в оренду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их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ок</w:t>
      </w:r>
    </w:p>
    <w:p w:rsidR="00332F15" w:rsidRDefault="00332F15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фізичним та юридичним  особам</w:t>
      </w:r>
    </w:p>
    <w:p w:rsidR="00332F15" w:rsidRPr="00A833D4" w:rsidRDefault="00332F15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332F15" w:rsidRDefault="00332F15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заяви</w:t>
      </w:r>
      <w:r w:rsidRPr="00A833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фізичних та юридичних осіб 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332F15" w:rsidRPr="00A833D4" w:rsidRDefault="00332F15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332F15" w:rsidRPr="00565B51" w:rsidRDefault="00332F15" w:rsidP="00CE2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32F15" w:rsidRDefault="00332F15" w:rsidP="007B4415">
      <w:pPr>
        <w:pStyle w:val="ListParagraph"/>
        <w:ind w:left="567"/>
        <w:jc w:val="both"/>
        <w:rPr>
          <w:color w:val="000000"/>
          <w:sz w:val="28"/>
          <w:szCs w:val="28"/>
        </w:rPr>
      </w:pPr>
    </w:p>
    <w:p w:rsidR="00332F15" w:rsidRDefault="00332F15" w:rsidP="00445F62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8A5FD3">
        <w:rPr>
          <w:color w:val="000000"/>
          <w:sz w:val="28"/>
          <w:szCs w:val="28"/>
        </w:rPr>
        <w:t>Відповідно до подан</w:t>
      </w:r>
      <w:r>
        <w:rPr>
          <w:color w:val="000000"/>
          <w:sz w:val="28"/>
          <w:szCs w:val="28"/>
        </w:rPr>
        <w:t xml:space="preserve">ої </w:t>
      </w:r>
      <w:r w:rsidRPr="008A5FD3">
        <w:rPr>
          <w:color w:val="000000"/>
          <w:sz w:val="28"/>
          <w:szCs w:val="28"/>
        </w:rPr>
        <w:t xml:space="preserve">заяви </w:t>
      </w:r>
      <w:r w:rsidRPr="008A5FD3">
        <w:rPr>
          <w:b/>
          <w:color w:val="000000"/>
          <w:sz w:val="28"/>
          <w:szCs w:val="28"/>
        </w:rPr>
        <w:t>громадян</w:t>
      </w:r>
      <w:r>
        <w:rPr>
          <w:b/>
          <w:color w:val="000000"/>
          <w:sz w:val="28"/>
          <w:szCs w:val="28"/>
        </w:rPr>
        <w:t xml:space="preserve">ина Кравецького Сергія Вікторовича </w:t>
      </w:r>
      <w:r w:rsidRPr="002C1ACF">
        <w:rPr>
          <w:color w:val="000000"/>
          <w:sz w:val="28"/>
          <w:szCs w:val="28"/>
        </w:rPr>
        <w:t>та</w:t>
      </w:r>
      <w:r>
        <w:rPr>
          <w:b/>
          <w:color w:val="000000"/>
          <w:sz w:val="28"/>
          <w:szCs w:val="28"/>
        </w:rPr>
        <w:t xml:space="preserve"> фізичної особи – підприємця Карпець Валентини Миколаївни</w:t>
      </w:r>
      <w:r w:rsidRPr="002C1ACF">
        <w:rPr>
          <w:color w:val="000000"/>
          <w:sz w:val="28"/>
          <w:szCs w:val="28"/>
        </w:rPr>
        <w:t>,</w:t>
      </w:r>
      <w:r>
        <w:rPr>
          <w:b/>
          <w:color w:val="000000"/>
          <w:sz w:val="28"/>
          <w:szCs w:val="28"/>
        </w:rPr>
        <w:t xml:space="preserve"> </w:t>
      </w:r>
      <w:r w:rsidRPr="008A5FD3">
        <w:rPr>
          <w:b/>
          <w:color w:val="000000"/>
          <w:sz w:val="28"/>
          <w:szCs w:val="28"/>
        </w:rPr>
        <w:t xml:space="preserve"> </w:t>
      </w:r>
      <w:r w:rsidRPr="008A5FD3">
        <w:rPr>
          <w:bCs/>
          <w:color w:val="000000"/>
          <w:sz w:val="28"/>
          <w:szCs w:val="28"/>
        </w:rPr>
        <w:t>на підставі</w:t>
      </w:r>
      <w:r w:rsidRPr="008A5F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свідоцтва про спадщину за законом нежитлової  будівлі  магазину, </w:t>
      </w:r>
      <w:r w:rsidRPr="008A5FD3">
        <w:rPr>
          <w:color w:val="000000"/>
          <w:sz w:val="28"/>
          <w:szCs w:val="28"/>
        </w:rPr>
        <w:t xml:space="preserve"> надати в оренду терміном на </w:t>
      </w:r>
      <w:r>
        <w:rPr>
          <w:color w:val="000000"/>
          <w:sz w:val="28"/>
          <w:szCs w:val="28"/>
        </w:rPr>
        <w:t xml:space="preserve">п’ять </w:t>
      </w:r>
      <w:r w:rsidRPr="008A5FD3">
        <w:rPr>
          <w:color w:val="000000"/>
          <w:sz w:val="28"/>
          <w:szCs w:val="28"/>
        </w:rPr>
        <w:t xml:space="preserve">років, земельну ділянку  за  адресою: м. Лубни, </w:t>
      </w:r>
      <w:r>
        <w:rPr>
          <w:color w:val="000000"/>
          <w:sz w:val="28"/>
          <w:szCs w:val="28"/>
        </w:rPr>
        <w:t>проспект Володимирський</w:t>
      </w:r>
      <w:r w:rsidRPr="008A5FD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44,</w:t>
      </w:r>
      <w:r w:rsidRPr="008A5FD3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0,0183 га"/>
        </w:smartTagPr>
        <w:r w:rsidRPr="008A5FD3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0183</w:t>
        </w:r>
        <w:r w:rsidRPr="008A5FD3">
          <w:rPr>
            <w:color w:val="000000"/>
            <w:sz w:val="28"/>
            <w:szCs w:val="28"/>
          </w:rPr>
          <w:t xml:space="preserve"> га</w:t>
        </w:r>
      </w:smartTag>
      <w:r>
        <w:rPr>
          <w:color w:val="000000"/>
          <w:sz w:val="28"/>
          <w:szCs w:val="28"/>
        </w:rPr>
        <w:t xml:space="preserve"> кадастровий номер 5310700000:06:005:0020, </w:t>
      </w:r>
      <w:r w:rsidRPr="008A5FD3">
        <w:rPr>
          <w:color w:val="000000"/>
          <w:sz w:val="28"/>
          <w:szCs w:val="28"/>
        </w:rPr>
        <w:t xml:space="preserve">за цільовим призначенням – для </w:t>
      </w:r>
      <w:r>
        <w:rPr>
          <w:color w:val="000000"/>
          <w:sz w:val="28"/>
          <w:szCs w:val="28"/>
        </w:rPr>
        <w:t>будівництва та обслуговування будівель  торгівлі.</w:t>
      </w:r>
    </w:p>
    <w:p w:rsidR="00332F15" w:rsidRDefault="00332F15" w:rsidP="005B4E8A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8A5FD3">
        <w:rPr>
          <w:color w:val="000000"/>
          <w:sz w:val="28"/>
          <w:szCs w:val="28"/>
        </w:rPr>
        <w:t xml:space="preserve">Відповідно до поданої заяви </w:t>
      </w:r>
      <w:r w:rsidRPr="008A5FD3">
        <w:rPr>
          <w:b/>
          <w:color w:val="000000"/>
          <w:sz w:val="28"/>
          <w:szCs w:val="28"/>
        </w:rPr>
        <w:t>громадян</w:t>
      </w:r>
      <w:r>
        <w:rPr>
          <w:b/>
          <w:color w:val="000000"/>
          <w:sz w:val="28"/>
          <w:szCs w:val="28"/>
        </w:rPr>
        <w:t>ина</w:t>
      </w:r>
      <w:r w:rsidRPr="008A5FD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Мерзляка Володимира Павловича</w:t>
      </w:r>
      <w:r w:rsidRPr="008A5FD3">
        <w:rPr>
          <w:b/>
          <w:color w:val="000000"/>
          <w:sz w:val="28"/>
          <w:szCs w:val="28"/>
        </w:rPr>
        <w:t xml:space="preserve">, </w:t>
      </w:r>
      <w:r w:rsidRPr="008A5FD3">
        <w:rPr>
          <w:bCs/>
          <w:color w:val="000000"/>
          <w:sz w:val="28"/>
          <w:szCs w:val="28"/>
        </w:rPr>
        <w:t>на підставі</w:t>
      </w:r>
      <w:r w:rsidRPr="008A5FD3">
        <w:rPr>
          <w:color w:val="000000"/>
          <w:sz w:val="28"/>
          <w:szCs w:val="28"/>
        </w:rPr>
        <w:t xml:space="preserve"> договору купівлі</w:t>
      </w:r>
      <w:r>
        <w:rPr>
          <w:color w:val="000000"/>
          <w:sz w:val="28"/>
          <w:szCs w:val="28"/>
        </w:rPr>
        <w:t>-</w:t>
      </w:r>
      <w:r w:rsidRPr="008A5FD3">
        <w:rPr>
          <w:color w:val="000000"/>
          <w:sz w:val="28"/>
          <w:szCs w:val="28"/>
        </w:rPr>
        <w:t>продажу</w:t>
      </w:r>
      <w:r>
        <w:rPr>
          <w:color w:val="000000"/>
          <w:sz w:val="28"/>
          <w:szCs w:val="28"/>
        </w:rPr>
        <w:t xml:space="preserve"> незавершеного будівництва</w:t>
      </w:r>
      <w:r w:rsidRPr="008A5FD3">
        <w:rPr>
          <w:color w:val="000000"/>
          <w:sz w:val="28"/>
          <w:szCs w:val="28"/>
        </w:rPr>
        <w:t xml:space="preserve">, надати в оренду терміном на </w:t>
      </w:r>
      <w:r>
        <w:rPr>
          <w:color w:val="000000"/>
          <w:sz w:val="28"/>
          <w:szCs w:val="28"/>
        </w:rPr>
        <w:t xml:space="preserve">п’ять </w:t>
      </w:r>
      <w:r w:rsidRPr="008A5FD3">
        <w:rPr>
          <w:color w:val="000000"/>
          <w:sz w:val="28"/>
          <w:szCs w:val="28"/>
        </w:rPr>
        <w:t xml:space="preserve"> років, земельну ділянку за адресою: м. Лубни, вул.  </w:t>
      </w:r>
      <w:r>
        <w:rPr>
          <w:color w:val="000000"/>
          <w:sz w:val="28"/>
          <w:szCs w:val="28"/>
        </w:rPr>
        <w:t>Нова, 18</w:t>
      </w:r>
      <w:r w:rsidRPr="008A5FD3">
        <w:rPr>
          <w:color w:val="000000"/>
          <w:sz w:val="28"/>
          <w:szCs w:val="28"/>
        </w:rPr>
        <w:t xml:space="preserve">, площею </w:t>
      </w:r>
      <w:smartTag w:uri="urn:schemas-microsoft-com:office:smarttags" w:element="metricconverter">
        <w:smartTagPr>
          <w:attr w:name="ProductID" w:val="0,1894 га"/>
        </w:smartTagPr>
        <w:r w:rsidRPr="008A5FD3">
          <w:rPr>
            <w:color w:val="000000"/>
            <w:sz w:val="28"/>
            <w:szCs w:val="28"/>
          </w:rPr>
          <w:t>0,0</w:t>
        </w:r>
        <w:r>
          <w:rPr>
            <w:color w:val="000000"/>
            <w:sz w:val="28"/>
            <w:szCs w:val="28"/>
          </w:rPr>
          <w:t>755</w:t>
        </w:r>
        <w:r w:rsidRPr="008A5FD3">
          <w:rPr>
            <w:color w:val="000000"/>
            <w:sz w:val="28"/>
            <w:szCs w:val="28"/>
          </w:rPr>
          <w:t xml:space="preserve"> га</w:t>
        </w:r>
      </w:smartTag>
      <w:r w:rsidRPr="008A5FD3">
        <w:rPr>
          <w:color w:val="000000"/>
          <w:sz w:val="28"/>
          <w:szCs w:val="28"/>
        </w:rPr>
        <w:t>, кадастровий номер 5310700000:0</w:t>
      </w:r>
      <w:r>
        <w:rPr>
          <w:color w:val="000000"/>
          <w:sz w:val="28"/>
          <w:szCs w:val="28"/>
        </w:rPr>
        <w:t>2</w:t>
      </w:r>
      <w:r w:rsidRPr="008A5FD3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59</w:t>
      </w:r>
      <w:r w:rsidRPr="008A5FD3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14</w:t>
      </w:r>
      <w:r w:rsidRPr="008A5FD3">
        <w:rPr>
          <w:color w:val="000000"/>
          <w:sz w:val="28"/>
          <w:szCs w:val="28"/>
        </w:rPr>
        <w:t xml:space="preserve">, за цільовим призначенням – для </w:t>
      </w:r>
      <w:r>
        <w:rPr>
          <w:color w:val="000000"/>
          <w:sz w:val="28"/>
          <w:szCs w:val="28"/>
        </w:rPr>
        <w:t>будівництва  та обслуговування жилого будинку, господарських будівель і споруд.</w:t>
      </w:r>
    </w:p>
    <w:p w:rsidR="00332F15" w:rsidRDefault="00332F15" w:rsidP="0067084A">
      <w:pPr>
        <w:pStyle w:val="ListParagraph"/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8A5FD3">
        <w:rPr>
          <w:color w:val="000000"/>
          <w:sz w:val="28"/>
          <w:szCs w:val="28"/>
        </w:rPr>
        <w:t>Відповідно до подано</w:t>
      </w:r>
      <w:r>
        <w:rPr>
          <w:color w:val="000000"/>
          <w:sz w:val="28"/>
          <w:szCs w:val="28"/>
        </w:rPr>
        <w:t>го</w:t>
      </w:r>
      <w:r w:rsidRPr="008A5F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клопотання</w:t>
      </w:r>
      <w:r w:rsidRPr="008A5FD3">
        <w:rPr>
          <w:color w:val="000000"/>
          <w:sz w:val="28"/>
          <w:szCs w:val="28"/>
        </w:rPr>
        <w:t xml:space="preserve"> </w:t>
      </w:r>
      <w:r w:rsidRPr="0067084A">
        <w:rPr>
          <w:b/>
          <w:color w:val="000000"/>
          <w:sz w:val="28"/>
          <w:szCs w:val="28"/>
        </w:rPr>
        <w:t>ПРИВАТНОГО ПІДПРИЄМСТВА «УКРАЇНСЬКИЙ КОРПОРАТИВНИЙ ОДЯГ»</w:t>
      </w:r>
      <w:r>
        <w:rPr>
          <w:b/>
          <w:color w:val="000000"/>
          <w:sz w:val="28"/>
          <w:szCs w:val="28"/>
        </w:rPr>
        <w:t xml:space="preserve"> </w:t>
      </w:r>
      <w:r w:rsidRPr="0067084A">
        <w:rPr>
          <w:color w:val="000000"/>
          <w:sz w:val="28"/>
          <w:szCs w:val="28"/>
        </w:rPr>
        <w:t>юридична адреса : м. Київ, вул. Мельникова,</w:t>
      </w:r>
      <w:r>
        <w:rPr>
          <w:color w:val="000000"/>
          <w:sz w:val="28"/>
          <w:szCs w:val="28"/>
        </w:rPr>
        <w:t xml:space="preserve"> </w:t>
      </w:r>
      <w:r w:rsidRPr="0067084A">
        <w:rPr>
          <w:color w:val="000000"/>
          <w:sz w:val="28"/>
          <w:szCs w:val="28"/>
        </w:rPr>
        <w:t>2/10</w:t>
      </w:r>
      <w:r>
        <w:rPr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</w:rPr>
        <w:t xml:space="preserve"> </w:t>
      </w:r>
      <w:r w:rsidRPr="008A5FD3">
        <w:rPr>
          <w:bCs/>
          <w:color w:val="000000"/>
          <w:sz w:val="28"/>
          <w:szCs w:val="28"/>
        </w:rPr>
        <w:t>на підставі</w:t>
      </w:r>
      <w:r w:rsidRPr="008A5FD3">
        <w:rPr>
          <w:color w:val="000000"/>
          <w:sz w:val="28"/>
          <w:szCs w:val="28"/>
        </w:rPr>
        <w:t xml:space="preserve"> договору купівлі</w:t>
      </w:r>
      <w:r>
        <w:rPr>
          <w:color w:val="000000"/>
          <w:sz w:val="28"/>
          <w:szCs w:val="28"/>
        </w:rPr>
        <w:t>-</w:t>
      </w:r>
      <w:r w:rsidRPr="008A5FD3">
        <w:rPr>
          <w:color w:val="000000"/>
          <w:sz w:val="28"/>
          <w:szCs w:val="28"/>
        </w:rPr>
        <w:t>продажу</w:t>
      </w:r>
      <w:r>
        <w:rPr>
          <w:color w:val="000000"/>
          <w:sz w:val="28"/>
          <w:szCs w:val="28"/>
        </w:rPr>
        <w:t xml:space="preserve"> майна</w:t>
      </w:r>
      <w:r w:rsidRPr="008A5FD3">
        <w:rPr>
          <w:color w:val="000000"/>
          <w:sz w:val="28"/>
          <w:szCs w:val="28"/>
        </w:rPr>
        <w:t xml:space="preserve">, надати в оренду терміном на </w:t>
      </w:r>
      <w:r>
        <w:rPr>
          <w:color w:val="000000"/>
          <w:sz w:val="28"/>
          <w:szCs w:val="28"/>
        </w:rPr>
        <w:t xml:space="preserve">десять </w:t>
      </w:r>
      <w:r w:rsidRPr="008A5FD3">
        <w:rPr>
          <w:color w:val="000000"/>
          <w:sz w:val="28"/>
          <w:szCs w:val="28"/>
        </w:rPr>
        <w:t xml:space="preserve"> років, земельну ділянку за адресою: м. Лубни, </w:t>
      </w:r>
      <w:r>
        <w:rPr>
          <w:color w:val="000000"/>
          <w:sz w:val="28"/>
          <w:szCs w:val="28"/>
        </w:rPr>
        <w:t>проспект Володимирський</w:t>
      </w:r>
      <w:r w:rsidRPr="008A5FD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94</w:t>
      </w:r>
      <w:r w:rsidRPr="008A5FD3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0,1894 га"/>
        </w:smartTagPr>
        <w:r w:rsidRPr="008A5FD3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1894</w:t>
        </w:r>
        <w:r w:rsidRPr="008A5FD3">
          <w:rPr>
            <w:color w:val="000000"/>
            <w:sz w:val="28"/>
            <w:szCs w:val="28"/>
          </w:rPr>
          <w:t xml:space="preserve"> га</w:t>
        </w:r>
      </w:smartTag>
      <w:r w:rsidRPr="008A5FD3">
        <w:rPr>
          <w:color w:val="000000"/>
          <w:sz w:val="28"/>
          <w:szCs w:val="28"/>
        </w:rPr>
        <w:t>, кадастровий номер 5310700000:0</w:t>
      </w:r>
      <w:r>
        <w:rPr>
          <w:color w:val="000000"/>
          <w:sz w:val="28"/>
          <w:szCs w:val="28"/>
        </w:rPr>
        <w:t>2</w:t>
      </w:r>
      <w:r w:rsidRPr="008A5FD3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69</w:t>
      </w:r>
      <w:r w:rsidRPr="008A5FD3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63</w:t>
      </w:r>
      <w:r w:rsidRPr="008A5FD3">
        <w:rPr>
          <w:color w:val="000000"/>
          <w:sz w:val="28"/>
          <w:szCs w:val="28"/>
        </w:rPr>
        <w:t xml:space="preserve">, за цільовим призначенням – для </w:t>
      </w:r>
      <w:r>
        <w:rPr>
          <w:color w:val="000000"/>
          <w:sz w:val="28"/>
          <w:szCs w:val="28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332F15" w:rsidRPr="0060073A" w:rsidRDefault="00332F15" w:rsidP="00445F62">
      <w:pPr>
        <w:numPr>
          <w:ilvl w:val="0"/>
          <w:numId w:val="4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 xml:space="preserve">Зобов’язати та попередити </w:t>
      </w:r>
      <w:r>
        <w:rPr>
          <w:color w:val="000000"/>
          <w:sz w:val="28"/>
          <w:szCs w:val="28"/>
        </w:rPr>
        <w:t xml:space="preserve">землекористувачів </w:t>
      </w:r>
      <w:r w:rsidRPr="0060073A">
        <w:rPr>
          <w:color w:val="000000"/>
          <w:sz w:val="28"/>
          <w:szCs w:val="28"/>
        </w:rPr>
        <w:t>:</w:t>
      </w:r>
    </w:p>
    <w:p w:rsidR="00332F15" w:rsidRPr="0060073A" w:rsidRDefault="00332F15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 місячний термін укласти з міською радою догов</w:t>
      </w:r>
      <w:r>
        <w:rPr>
          <w:color w:val="000000"/>
          <w:sz w:val="28"/>
          <w:szCs w:val="28"/>
        </w:rPr>
        <w:t>і</w:t>
      </w:r>
      <w:r w:rsidRPr="0060073A">
        <w:rPr>
          <w:color w:val="000000"/>
          <w:sz w:val="28"/>
          <w:szCs w:val="28"/>
        </w:rPr>
        <w:t>р на оренду землі та зареєструвати своє право в установленому законодавством порядку;</w:t>
      </w:r>
    </w:p>
    <w:p w:rsidR="00332F15" w:rsidRPr="0060073A" w:rsidRDefault="00332F15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</w:p>
    <w:p w:rsidR="00332F15" w:rsidRDefault="00332F15" w:rsidP="00A538C1">
      <w:pPr>
        <w:numPr>
          <w:ilvl w:val="0"/>
          <w:numId w:val="6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332F15" w:rsidRDefault="00332F15" w:rsidP="00C51ADE">
      <w:pPr>
        <w:numPr>
          <w:ilvl w:val="0"/>
          <w:numId w:val="2"/>
        </w:numPr>
        <w:ind w:left="567" w:hanging="567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використання земельної ділянки не за цільовим призначенням та систе-матична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</w:rPr>
        <w:t xml:space="preserve">  </w:t>
      </w:r>
    </w:p>
    <w:p w:rsidR="00332F15" w:rsidRDefault="00332F15" w:rsidP="00D75B41">
      <w:pPr>
        <w:jc w:val="both"/>
        <w:rPr>
          <w:color w:val="000000"/>
          <w:sz w:val="28"/>
          <w:szCs w:val="28"/>
        </w:rPr>
      </w:pPr>
    </w:p>
    <w:p w:rsidR="00332F15" w:rsidRDefault="00332F15" w:rsidP="00DC4A40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sectPr w:rsidR="00332F15" w:rsidSect="0053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65"/>
    <w:multiLevelType w:val="hybridMultilevel"/>
    <w:tmpl w:val="0C42C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D1367"/>
    <w:multiLevelType w:val="hybridMultilevel"/>
    <w:tmpl w:val="3A9A71DA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5E1BCC"/>
    <w:multiLevelType w:val="hybridMultilevel"/>
    <w:tmpl w:val="4306C2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6C24BE"/>
    <w:multiLevelType w:val="hybridMultilevel"/>
    <w:tmpl w:val="C57E1FCC"/>
    <w:lvl w:ilvl="0" w:tplc="BADAC7FC">
      <w:start w:val="1"/>
      <w:numFmt w:val="decimal"/>
      <w:lvlText w:val="%1."/>
      <w:lvlJc w:val="left"/>
      <w:pPr>
        <w:ind w:left="944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DBB"/>
    <w:rsid w:val="0006398A"/>
    <w:rsid w:val="00081132"/>
    <w:rsid w:val="000863D8"/>
    <w:rsid w:val="0009245D"/>
    <w:rsid w:val="000B06CB"/>
    <w:rsid w:val="000B1A69"/>
    <w:rsid w:val="000D2D3F"/>
    <w:rsid w:val="001361CA"/>
    <w:rsid w:val="001602F0"/>
    <w:rsid w:val="001801B7"/>
    <w:rsid w:val="001B70B3"/>
    <w:rsid w:val="001C290A"/>
    <w:rsid w:val="001D4991"/>
    <w:rsid w:val="001D7CF2"/>
    <w:rsid w:val="00215C4C"/>
    <w:rsid w:val="00224B06"/>
    <w:rsid w:val="00250DB8"/>
    <w:rsid w:val="00265008"/>
    <w:rsid w:val="00275836"/>
    <w:rsid w:val="00285AC0"/>
    <w:rsid w:val="002A1599"/>
    <w:rsid w:val="002B7F0B"/>
    <w:rsid w:val="002C1ACF"/>
    <w:rsid w:val="002C70AA"/>
    <w:rsid w:val="002E33C6"/>
    <w:rsid w:val="002F0DB8"/>
    <w:rsid w:val="003326A5"/>
    <w:rsid w:val="00332F15"/>
    <w:rsid w:val="00374F6A"/>
    <w:rsid w:val="00392B72"/>
    <w:rsid w:val="00394F1E"/>
    <w:rsid w:val="003B025A"/>
    <w:rsid w:val="003B6CCF"/>
    <w:rsid w:val="003C48F2"/>
    <w:rsid w:val="00445F62"/>
    <w:rsid w:val="00480ABC"/>
    <w:rsid w:val="004A12E7"/>
    <w:rsid w:val="004A1F78"/>
    <w:rsid w:val="004F46F6"/>
    <w:rsid w:val="00535DBB"/>
    <w:rsid w:val="0054603F"/>
    <w:rsid w:val="00553ABE"/>
    <w:rsid w:val="00561337"/>
    <w:rsid w:val="00565B51"/>
    <w:rsid w:val="005675EB"/>
    <w:rsid w:val="00575B97"/>
    <w:rsid w:val="0058296D"/>
    <w:rsid w:val="005B4E8A"/>
    <w:rsid w:val="005C7514"/>
    <w:rsid w:val="005D3E00"/>
    <w:rsid w:val="005E5774"/>
    <w:rsid w:val="005F2CFD"/>
    <w:rsid w:val="0060073A"/>
    <w:rsid w:val="00605F21"/>
    <w:rsid w:val="00616151"/>
    <w:rsid w:val="0067084A"/>
    <w:rsid w:val="006D7002"/>
    <w:rsid w:val="006E2B92"/>
    <w:rsid w:val="006E59BC"/>
    <w:rsid w:val="006F74C2"/>
    <w:rsid w:val="00710372"/>
    <w:rsid w:val="00764B3B"/>
    <w:rsid w:val="007722F4"/>
    <w:rsid w:val="0077407B"/>
    <w:rsid w:val="007A3F49"/>
    <w:rsid w:val="007B4415"/>
    <w:rsid w:val="007D0781"/>
    <w:rsid w:val="007E6452"/>
    <w:rsid w:val="007F3CDF"/>
    <w:rsid w:val="008035D9"/>
    <w:rsid w:val="00814CD4"/>
    <w:rsid w:val="00845963"/>
    <w:rsid w:val="0088252C"/>
    <w:rsid w:val="008A5A9A"/>
    <w:rsid w:val="008A5FD3"/>
    <w:rsid w:val="008D2534"/>
    <w:rsid w:val="008D5C43"/>
    <w:rsid w:val="00930CD8"/>
    <w:rsid w:val="00932E63"/>
    <w:rsid w:val="009463F6"/>
    <w:rsid w:val="009650C3"/>
    <w:rsid w:val="009C01CA"/>
    <w:rsid w:val="009E1F1C"/>
    <w:rsid w:val="00A01D48"/>
    <w:rsid w:val="00A538C1"/>
    <w:rsid w:val="00A5421C"/>
    <w:rsid w:val="00A76493"/>
    <w:rsid w:val="00A833D4"/>
    <w:rsid w:val="00A94BC0"/>
    <w:rsid w:val="00AA3CEA"/>
    <w:rsid w:val="00AA6C4C"/>
    <w:rsid w:val="00AB2413"/>
    <w:rsid w:val="00AB3643"/>
    <w:rsid w:val="00AC344C"/>
    <w:rsid w:val="00B4387F"/>
    <w:rsid w:val="00B65109"/>
    <w:rsid w:val="00B81DAE"/>
    <w:rsid w:val="00B86790"/>
    <w:rsid w:val="00BA65C2"/>
    <w:rsid w:val="00BC0E4F"/>
    <w:rsid w:val="00BC138B"/>
    <w:rsid w:val="00C051F1"/>
    <w:rsid w:val="00C07D24"/>
    <w:rsid w:val="00C233CF"/>
    <w:rsid w:val="00C33BF1"/>
    <w:rsid w:val="00C478E8"/>
    <w:rsid w:val="00C51ADE"/>
    <w:rsid w:val="00C520B8"/>
    <w:rsid w:val="00C96DF2"/>
    <w:rsid w:val="00CE277D"/>
    <w:rsid w:val="00D1454D"/>
    <w:rsid w:val="00D62ED7"/>
    <w:rsid w:val="00D75B41"/>
    <w:rsid w:val="00D83E00"/>
    <w:rsid w:val="00DA3C71"/>
    <w:rsid w:val="00DC3A44"/>
    <w:rsid w:val="00DC4A40"/>
    <w:rsid w:val="00DD5F2F"/>
    <w:rsid w:val="00E44C2B"/>
    <w:rsid w:val="00E635ED"/>
    <w:rsid w:val="00E76918"/>
    <w:rsid w:val="00E9664E"/>
    <w:rsid w:val="00ED4110"/>
    <w:rsid w:val="00F41E5A"/>
    <w:rsid w:val="00F61FCD"/>
    <w:rsid w:val="00FB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B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535DBB"/>
  </w:style>
  <w:style w:type="paragraph" w:customStyle="1" w:styleId="p2">
    <w:name w:val="p2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535DBB"/>
    <w:pPr>
      <w:tabs>
        <w:tab w:val="center" w:pos="4677"/>
        <w:tab w:val="right" w:pos="9355"/>
      </w:tabs>
    </w:pPr>
    <w:rPr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5DBB"/>
    <w:rPr>
      <w:rFonts w:cs="Times New Roman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8A5F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4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504</Words>
  <Characters>2875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2018-11-22T13:48:00Z</cp:lastPrinted>
  <dcterms:created xsi:type="dcterms:W3CDTF">2018-11-07T06:59:00Z</dcterms:created>
  <dcterms:modified xsi:type="dcterms:W3CDTF">2018-11-22T13:49:00Z</dcterms:modified>
</cp:coreProperties>
</file>